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7F9879" w14:textId="77777777" w:rsidR="00D969BD" w:rsidRDefault="00D969BD" w:rsidP="00D969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WAREYN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8093DE9" w14:textId="77777777" w:rsidR="00D969BD" w:rsidRDefault="00D969BD" w:rsidP="00D969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Groom.</w:t>
      </w:r>
    </w:p>
    <w:p w14:paraId="7598F952" w14:textId="77777777" w:rsidR="00D969BD" w:rsidRDefault="00D969BD" w:rsidP="00D969BD">
      <w:pPr>
        <w:rPr>
          <w:rFonts w:ascii="Times New Roman" w:hAnsi="Times New Roman" w:cs="Times New Roman"/>
        </w:rPr>
      </w:pPr>
    </w:p>
    <w:p w14:paraId="08A1AB4A" w14:textId="77777777" w:rsidR="00D969BD" w:rsidRDefault="00D969BD" w:rsidP="00D969BD">
      <w:pPr>
        <w:rPr>
          <w:rFonts w:ascii="Times New Roman" w:hAnsi="Times New Roman" w:cs="Times New Roman"/>
        </w:rPr>
      </w:pPr>
    </w:p>
    <w:p w14:paraId="3D34E9F5" w14:textId="77777777" w:rsidR="00D969BD" w:rsidRDefault="00D969BD" w:rsidP="00D969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Wakeham</w:t>
      </w:r>
      <w:proofErr w:type="spellEnd"/>
      <w:r>
        <w:rPr>
          <w:rFonts w:ascii="Times New Roman" w:hAnsi="Times New Roman" w:cs="Times New Roman"/>
        </w:rPr>
        <w:t>(q.v.) brought a plaint of trespass and assault against him</w:t>
      </w:r>
    </w:p>
    <w:p w14:paraId="32003F0F" w14:textId="77777777" w:rsidR="00D969BD" w:rsidRDefault="00D969BD" w:rsidP="00D969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Wareyn</w:t>
      </w:r>
      <w:proofErr w:type="spellEnd"/>
      <w:r>
        <w:rPr>
          <w:rFonts w:ascii="Times New Roman" w:hAnsi="Times New Roman" w:cs="Times New Roman"/>
        </w:rPr>
        <w:t xml:space="preserve"> of Dean Park, Devon(q.v.).</w:t>
      </w:r>
    </w:p>
    <w:p w14:paraId="4E80013C" w14:textId="77777777" w:rsidR="00D969BD" w:rsidRDefault="00D969BD" w:rsidP="00D969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FBC2C05" w14:textId="77777777" w:rsidR="00D969BD" w:rsidRDefault="00D969BD" w:rsidP="00D969BD">
      <w:pPr>
        <w:rPr>
          <w:rFonts w:ascii="Times New Roman" w:hAnsi="Times New Roman" w:cs="Times New Roman"/>
        </w:rPr>
      </w:pPr>
    </w:p>
    <w:p w14:paraId="10F191C3" w14:textId="77777777" w:rsidR="00D969BD" w:rsidRDefault="00D969BD" w:rsidP="00D969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2019</w:t>
      </w:r>
    </w:p>
    <w:p w14:paraId="1E71A66E" w14:textId="77777777" w:rsidR="006B2F86" w:rsidRPr="00E71FC3" w:rsidRDefault="00D969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4F91B" w14:textId="77777777" w:rsidR="00D969BD" w:rsidRDefault="00D969BD" w:rsidP="00E71FC3">
      <w:r>
        <w:separator/>
      </w:r>
    </w:p>
  </w:endnote>
  <w:endnote w:type="continuationSeparator" w:id="0">
    <w:p w14:paraId="08C5557F" w14:textId="77777777" w:rsidR="00D969BD" w:rsidRDefault="00D969B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EC7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9F280" w14:textId="77777777" w:rsidR="00D969BD" w:rsidRDefault="00D969BD" w:rsidP="00E71FC3">
      <w:r>
        <w:separator/>
      </w:r>
    </w:p>
  </w:footnote>
  <w:footnote w:type="continuationSeparator" w:id="0">
    <w:p w14:paraId="35FC1634" w14:textId="77777777" w:rsidR="00D969BD" w:rsidRDefault="00D969B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9BD"/>
    <w:rsid w:val="001A7C09"/>
    <w:rsid w:val="00577BD5"/>
    <w:rsid w:val="00656CBA"/>
    <w:rsid w:val="006A1F77"/>
    <w:rsid w:val="00733BE7"/>
    <w:rsid w:val="00AB52E8"/>
    <w:rsid w:val="00B16D3F"/>
    <w:rsid w:val="00BB41AC"/>
    <w:rsid w:val="00D969B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57E69"/>
  <w15:chartTrackingRefBased/>
  <w15:docId w15:val="{2E0B7421-220C-43FE-B400-35450AAE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69B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2019-03-19T16:20:00Z</dcterms:created>
  <dcterms:modified xsi:type="dcterms:W3CDTF">2019-03-19T16:21:00Z</dcterms:modified>
</cp:coreProperties>
</file>